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Default="00142558" w:rsidP="00A07FC8">
      <w:r>
        <w:t>Учебно-методический план на период обучения с 06.04.2020 по 30.04.2020</w:t>
      </w:r>
    </w:p>
    <w:p w:rsidR="00142558" w:rsidRDefault="00142558" w:rsidP="00A07FC8">
      <w:r>
        <w:t>С применением дистанционных технологий</w:t>
      </w:r>
    </w:p>
    <w:p w:rsidR="00142558" w:rsidRDefault="00142558" w:rsidP="00A07FC8">
      <w:r>
        <w:t>Творческое объединение: «Капелька»</w:t>
      </w:r>
    </w:p>
    <w:p w:rsidR="00142558" w:rsidRDefault="00142558" w:rsidP="00A07FC8">
      <w:r>
        <w:t>Область: «Нетрадиционные техники рисования»</w:t>
      </w:r>
    </w:p>
    <w:p w:rsidR="00142558" w:rsidRDefault="00142558" w:rsidP="00EF173E">
      <w:pPr>
        <w:pStyle w:val="NoSpacing"/>
      </w:pPr>
      <w:r>
        <w:t>ФИО педагога: Лёвина Марина Владимировна</w:t>
      </w:r>
    </w:p>
    <w:p w:rsidR="00142558" w:rsidRDefault="00142558" w:rsidP="00A07FC8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1"/>
        <w:gridCol w:w="739"/>
        <w:gridCol w:w="1840"/>
        <w:gridCol w:w="1103"/>
        <w:gridCol w:w="1091"/>
        <w:gridCol w:w="4196"/>
        <w:gridCol w:w="1170"/>
      </w:tblGrid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Тема</w:t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Кол-во часов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Форма занятия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Форма обучения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Средства ИКТ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ссылка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Форма контроля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1.«Космос»</w:t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О</w:t>
            </w:r>
            <w:r w:rsidRPr="005A4C22">
              <w:rPr>
                <w:lang w:val="en-US"/>
              </w:rPr>
              <w:t>n</w:t>
            </w:r>
            <w:r w:rsidRPr="005A4C22">
              <w:rPr>
                <w:i/>
              </w:rPr>
              <w:t>line</w:t>
            </w:r>
            <w:r w:rsidRPr="005A4C22"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https://www.livemaster.ru/topic/2653451-risuem-kosmos-s-pomoschyu-gubki-video-master-klass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2.«</w:t>
            </w:r>
            <w:r w:rsidRPr="005A4C22">
              <w:t>Капель</w:t>
            </w:r>
            <w:r w:rsidRPr="005A4C22">
              <w:rPr>
                <w:lang w:val="en-US"/>
              </w:rPr>
              <w:t>»</w:t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t>О</w:t>
            </w:r>
            <w:r w:rsidRPr="005A4C22">
              <w:rPr>
                <w:lang w:val="en-US"/>
              </w:rPr>
              <w:t>nline</w:t>
            </w:r>
            <w:r w:rsidRPr="005A4C22">
              <w:rPr>
                <w:lang w:val="en-US"/>
              </w:rPr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Карточки + образец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3. «Ветка мимозы»</w:t>
            </w:r>
            <w:r w:rsidRPr="005A4C22">
              <w:tab/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t>О</w:t>
            </w:r>
            <w:r w:rsidRPr="005A4C22">
              <w:rPr>
                <w:lang w:val="en-US"/>
              </w:rPr>
              <w:t>nline</w:t>
            </w:r>
            <w:r w:rsidRPr="005A4C22">
              <w:rPr>
                <w:lang w:val="en-US"/>
              </w:rPr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pStyle w:val="NoSpacing"/>
              <w:rPr>
                <w:lang w:val="en-US"/>
              </w:rPr>
            </w:pPr>
            <w:r w:rsidRPr="005A4C22">
              <w:rPr>
                <w:lang w:val="en-US"/>
              </w:rPr>
              <w:t>https://nsportal.ru/detskiy-sad/risovanie/2015/10/24/konspekt-nod-po-risovaniyu-vetochka-mimozy-line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Оff-line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4. «Жили у бабуси…»</w:t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t>О</w:t>
            </w:r>
            <w:r w:rsidRPr="005A4C22">
              <w:rPr>
                <w:lang w:val="en-US"/>
              </w:rPr>
              <w:t>nline</w:t>
            </w:r>
            <w:r w:rsidRPr="005A4C22">
              <w:rPr>
                <w:lang w:val="en-US"/>
              </w:rPr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https://www.maam.ru/detskijsad/konspekt-zanjatija-po-risovaniyu-v-tehnike-pechatanija-ladoshkoi-vo-2-mladshei-grupe-tema-zhili-u-babusi-dva-veselyh-gusja.html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</w:pPr>
            <w:r w:rsidRPr="005A4C22">
              <w:t>фотоотчет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5. Коллаж «В реке»</w:t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t>О</w:t>
            </w:r>
            <w:r w:rsidRPr="005A4C22">
              <w:rPr>
                <w:lang w:val="en-US"/>
              </w:rPr>
              <w:t>nline</w:t>
            </w:r>
            <w:r w:rsidRPr="005A4C22">
              <w:rPr>
                <w:lang w:val="en-US"/>
              </w:rPr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Карточки+алгоритм работы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Оff-line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6. «Одуванчики» - рисование вилкой</w:t>
            </w:r>
            <w:r w:rsidRPr="005A4C22">
              <w:tab/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t>О</w:t>
            </w:r>
            <w:r w:rsidRPr="005A4C22">
              <w:rPr>
                <w:lang w:val="en-US"/>
              </w:rPr>
              <w:t>nline</w:t>
            </w:r>
            <w:r w:rsidRPr="005A4C22">
              <w:rPr>
                <w:lang w:val="en-US"/>
              </w:rPr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https://www.maam.ru/detskijsad/konspekt-zanjatija-netradicionaja-tehnika-risovanija-vilkoi-oduvanchik.html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</w:pPr>
            <w:r w:rsidRPr="005A4C22">
              <w:t>фотоотчет</w:t>
            </w:r>
          </w:p>
        </w:tc>
      </w:tr>
      <w:tr w:rsidR="00142558" w:rsidRPr="005A4C22" w:rsidTr="005A4C22">
        <w:tc>
          <w:tcPr>
            <w:tcW w:w="169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7. «Миньоны»</w:t>
            </w:r>
          </w:p>
        </w:tc>
        <w:tc>
          <w:tcPr>
            <w:tcW w:w="781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2</w:t>
            </w:r>
          </w:p>
        </w:tc>
        <w:tc>
          <w:tcPr>
            <w:tcW w:w="1851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rPr>
                <w:lang w:val="en-US"/>
              </w:rPr>
              <w:t>Самостоятельная работа</w:t>
            </w:r>
          </w:p>
        </w:tc>
        <w:tc>
          <w:tcPr>
            <w:tcW w:w="1168" w:type="dxa"/>
          </w:tcPr>
          <w:p w:rsidR="00142558" w:rsidRPr="005A4C22" w:rsidRDefault="00142558" w:rsidP="005A4C22">
            <w:pPr>
              <w:spacing w:after="0" w:line="240" w:lineRule="auto"/>
              <w:rPr>
                <w:lang w:val="en-US"/>
              </w:rPr>
            </w:pPr>
            <w:r w:rsidRPr="005A4C22">
              <w:t>О</w:t>
            </w:r>
            <w:r w:rsidRPr="005A4C22">
              <w:rPr>
                <w:lang w:val="en-US"/>
              </w:rPr>
              <w:t>n</w:t>
            </w:r>
            <w:bookmarkStart w:id="0" w:name="_GoBack"/>
            <w:bookmarkEnd w:id="0"/>
            <w:r w:rsidRPr="005A4C22">
              <w:rPr>
                <w:lang w:val="en-US"/>
              </w:rPr>
              <w:t>line</w:t>
            </w:r>
            <w:r w:rsidRPr="005A4C22">
              <w:rPr>
                <w:lang w:val="en-US"/>
              </w:rPr>
              <w:tab/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  <w:rPr>
                <w:lang w:val="en-US"/>
              </w:rPr>
            </w:pPr>
            <w:r w:rsidRPr="005A4C22">
              <w:rPr>
                <w:lang w:val="en-US"/>
              </w:rPr>
              <w:t>whatsapp</w:t>
            </w:r>
          </w:p>
        </w:tc>
        <w:tc>
          <w:tcPr>
            <w:tcW w:w="4173" w:type="dxa"/>
          </w:tcPr>
          <w:p w:rsidR="00142558" w:rsidRPr="005A4C22" w:rsidRDefault="00142558" w:rsidP="005A4C22">
            <w:pPr>
              <w:spacing w:after="0" w:line="240" w:lineRule="auto"/>
            </w:pPr>
            <w:r w:rsidRPr="005A4C22">
              <w:t>Карточки + образец</w:t>
            </w:r>
          </w:p>
        </w:tc>
        <w:tc>
          <w:tcPr>
            <w:tcW w:w="1812" w:type="dxa"/>
          </w:tcPr>
          <w:p w:rsidR="00142558" w:rsidRPr="005A4C22" w:rsidRDefault="00142558" w:rsidP="005A4C22">
            <w:pPr>
              <w:spacing w:after="0" w:line="240" w:lineRule="auto"/>
              <w:jc w:val="center"/>
            </w:pPr>
            <w:r w:rsidRPr="005A4C22">
              <w:t>фотоотчет</w:t>
            </w:r>
          </w:p>
        </w:tc>
      </w:tr>
    </w:tbl>
    <w:p w:rsidR="00142558" w:rsidRPr="00A07FC8" w:rsidRDefault="00142558" w:rsidP="00EF173E">
      <w:pPr>
        <w:pStyle w:val="NoSpacing"/>
        <w:rPr>
          <w:lang w:val="en-US"/>
        </w:rPr>
      </w:pPr>
      <w:r>
        <w:rPr>
          <w:lang w:val="en-US"/>
        </w:rPr>
        <w:br w:type="textWrapping" w:clear="all"/>
      </w:r>
    </w:p>
    <w:p w:rsidR="00142558" w:rsidRDefault="00142558"/>
    <w:sectPr w:rsidR="00142558" w:rsidSect="00B74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8FD"/>
    <w:rsid w:val="00120D4D"/>
    <w:rsid w:val="00142558"/>
    <w:rsid w:val="001808FD"/>
    <w:rsid w:val="00266030"/>
    <w:rsid w:val="005A4C22"/>
    <w:rsid w:val="005D5BCF"/>
    <w:rsid w:val="00A07FC8"/>
    <w:rsid w:val="00B4291D"/>
    <w:rsid w:val="00B74A94"/>
    <w:rsid w:val="00DB75A0"/>
    <w:rsid w:val="00EF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A9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7F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F173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199</Words>
  <Characters>1135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Викторовна</cp:lastModifiedBy>
  <cp:revision>7</cp:revision>
  <dcterms:created xsi:type="dcterms:W3CDTF">2020-04-15T17:42:00Z</dcterms:created>
  <dcterms:modified xsi:type="dcterms:W3CDTF">2020-04-17T03:27:00Z</dcterms:modified>
</cp:coreProperties>
</file>